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196838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96838">
              <w:rPr>
                <w:b/>
                <w:sz w:val="26"/>
                <w:szCs w:val="26"/>
                <w:lang w:val="en-US"/>
              </w:rPr>
              <w:t>203C_079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196838" w:rsidRDefault="00C43C0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196838">
              <w:rPr>
                <w:b/>
                <w:sz w:val="26"/>
                <w:szCs w:val="26"/>
                <w:lang w:val="en-US"/>
              </w:rPr>
              <w:t>2116912</w:t>
            </w:r>
            <w:r w:rsidR="00C44B8B" w:rsidRPr="00196838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C32E9" w:rsidRPr="00CC32E9">
        <w:rPr>
          <w:b/>
          <w:sz w:val="26"/>
          <w:szCs w:val="26"/>
        </w:rPr>
        <w:t>(</w:t>
      </w:r>
      <w:r w:rsidR="00C43C02" w:rsidRPr="00CC32E9">
        <w:rPr>
          <w:b/>
          <w:sz w:val="26"/>
          <w:szCs w:val="26"/>
        </w:rPr>
        <w:t>Траверса ТМ6</w:t>
      </w:r>
      <w:r w:rsidR="00FD45C3" w:rsidRPr="00FD45C3">
        <w:rPr>
          <w:b/>
          <w:sz w:val="26"/>
          <w:szCs w:val="26"/>
        </w:rPr>
        <w:t>1</w:t>
      </w:r>
      <w:r w:rsidR="00C43C02" w:rsidRPr="00CC32E9">
        <w:rPr>
          <w:b/>
          <w:sz w:val="26"/>
          <w:szCs w:val="26"/>
        </w:rPr>
        <w:t xml:space="preserve"> 27.0002-2</w:t>
      </w:r>
      <w:r w:rsidR="00FD45C3" w:rsidRPr="00FD45C3">
        <w:rPr>
          <w:b/>
          <w:sz w:val="26"/>
          <w:szCs w:val="26"/>
        </w:rPr>
        <w:t>6</w:t>
      </w:r>
      <w:r w:rsidR="00CC32E9" w:rsidRPr="00CC32E9">
        <w:rPr>
          <w:b/>
          <w:sz w:val="26"/>
          <w:szCs w:val="26"/>
        </w:rPr>
        <w:t>)</w:t>
      </w:r>
      <w:r w:rsidR="009068F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9068F0">
        <w:rPr>
          <w:b/>
          <w:sz w:val="26"/>
          <w:szCs w:val="26"/>
          <w:u w:val="single"/>
        </w:rPr>
        <w:t>203</w:t>
      </w:r>
      <w:r w:rsidR="00F115B9" w:rsidRPr="009068F0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D601A5" w:rsidRDefault="00641E44" w:rsidP="00A65683">
      <w:pPr>
        <w:tabs>
          <w:tab w:val="left" w:pos="1134"/>
        </w:tabs>
        <w:ind w:firstLine="709"/>
        <w:rPr>
          <w:b/>
          <w:sz w:val="26"/>
          <w:szCs w:val="26"/>
          <w:u w:val="single"/>
          <w:shd w:val="clear" w:color="auto" w:fill="FFFF00"/>
        </w:rPr>
      </w:pPr>
      <w:r w:rsidRPr="00CB6078">
        <w:rPr>
          <w:sz w:val="24"/>
          <w:szCs w:val="24"/>
        </w:rPr>
        <w:t>Технические требования</w:t>
      </w:r>
      <w:r w:rsidRPr="00CC32E9">
        <w:rPr>
          <w:sz w:val="24"/>
          <w:szCs w:val="24"/>
        </w:rPr>
        <w:t xml:space="preserve">, характеристики </w:t>
      </w:r>
      <w:r w:rsidR="00D601A5" w:rsidRPr="00CC32E9">
        <w:rPr>
          <w:sz w:val="24"/>
          <w:szCs w:val="24"/>
        </w:rPr>
        <w:t>траверс</w:t>
      </w:r>
      <w:r w:rsidR="004F4E9E" w:rsidRPr="00CC32E9">
        <w:rPr>
          <w:sz w:val="24"/>
          <w:szCs w:val="24"/>
        </w:rPr>
        <w:t xml:space="preserve"> должны соответствовать </w:t>
      </w:r>
      <w:r w:rsidR="001759FB" w:rsidRPr="00CC32E9">
        <w:rPr>
          <w:sz w:val="24"/>
          <w:szCs w:val="24"/>
        </w:rPr>
        <w:t>требованиям </w:t>
      </w:r>
      <w:bookmarkStart w:id="1" w:name="Поле4"/>
      <w:r w:rsidR="00322605" w:rsidRPr="00CC32E9">
        <w:rPr>
          <w:sz w:val="24"/>
          <w:szCs w:val="24"/>
        </w:rPr>
        <w:t>Типового п</w:t>
      </w:r>
      <w:r w:rsidR="00C43C02" w:rsidRPr="00CC32E9">
        <w:rPr>
          <w:sz w:val="24"/>
          <w:szCs w:val="24"/>
        </w:rPr>
        <w:t>роект</w:t>
      </w:r>
      <w:r w:rsidR="00271595" w:rsidRPr="00CC32E9">
        <w:rPr>
          <w:sz w:val="24"/>
          <w:szCs w:val="24"/>
        </w:rPr>
        <w:t>а</w:t>
      </w:r>
      <w:r w:rsidR="009068F0">
        <w:rPr>
          <w:sz w:val="24"/>
          <w:szCs w:val="24"/>
        </w:rPr>
        <w:t xml:space="preserve"> </w:t>
      </w:r>
      <w:r w:rsidR="00C43C02" w:rsidRPr="00CC32E9">
        <w:rPr>
          <w:sz w:val="24"/>
          <w:szCs w:val="24"/>
        </w:rPr>
        <w:t>27.0002-2</w:t>
      </w:r>
      <w:r w:rsidR="00FD45C3" w:rsidRPr="00FD45C3">
        <w:rPr>
          <w:sz w:val="24"/>
          <w:szCs w:val="24"/>
        </w:rPr>
        <w:t>6</w:t>
      </w:r>
      <w:r w:rsidR="0073431B" w:rsidRPr="00CC32E9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CD7E32" w:rsidRDefault="00CD7E32" w:rsidP="00CD7E32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</w:t>
      </w:r>
      <w:bookmarkStart w:id="2" w:name="_GoBack"/>
      <w:bookmarkEnd w:id="2"/>
      <w:r>
        <w:rPr>
          <w:sz w:val="24"/>
          <w:szCs w:val="24"/>
        </w:rPr>
        <w:t>тверждающих соответствие техническим требованиям;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</w:t>
      </w:r>
      <w:proofErr w:type="gramEnd"/>
      <w:r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CD7E32" w:rsidRDefault="00CD7E32" w:rsidP="00CD7E32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CD7E32" w:rsidRDefault="00CD7E32" w:rsidP="00CD7E32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D7E32" w:rsidRDefault="00CD7E32" w:rsidP="00CD7E32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D7E32" w:rsidRDefault="00CD7E32" w:rsidP="00CD7E32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CD7E32" w:rsidRDefault="009068F0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C32E9">
        <w:rPr>
          <w:sz w:val="24"/>
          <w:szCs w:val="24"/>
        </w:rPr>
        <w:t>Типового проекта 27.0002-25</w:t>
      </w:r>
      <w:r w:rsidR="00CD7E32">
        <w:rPr>
          <w:sz w:val="26"/>
          <w:szCs w:val="26"/>
        </w:rPr>
        <w:t>;</w:t>
      </w:r>
    </w:p>
    <w:p w:rsidR="00CD7E32" w:rsidRDefault="00CD7E32" w:rsidP="00CD7E32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D7E32" w:rsidRDefault="00CD7E32" w:rsidP="00CD7E3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D7E32" w:rsidRDefault="00CD7E32" w:rsidP="00CD7E32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</w:t>
      </w:r>
      <w:proofErr w:type="gramEnd"/>
      <w:r>
        <w:rPr>
          <w:sz w:val="24"/>
          <w:szCs w:val="24"/>
        </w:rPr>
        <w:t xml:space="preserve"> Маркировка траверс, содержание и способ нанесения ее указывается в стандартах или технических условиях.</w:t>
      </w:r>
    </w:p>
    <w:p w:rsidR="00CD7E32" w:rsidRDefault="00CD7E32" w:rsidP="00CD7E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CD7E32" w:rsidRDefault="00CD7E32" w:rsidP="00CD7E3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CD7E32" w:rsidRDefault="00CD7E32" w:rsidP="009068F0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D7E32" w:rsidRDefault="00CD7E32" w:rsidP="00CD7E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D7E32" w:rsidRDefault="00CD7E32" w:rsidP="00CD7E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BA8" w:rsidRDefault="00530BA8">
      <w:r>
        <w:separator/>
      </w:r>
    </w:p>
  </w:endnote>
  <w:endnote w:type="continuationSeparator" w:id="0">
    <w:p w:rsidR="00530BA8" w:rsidRDefault="00530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BA8" w:rsidRDefault="00530BA8">
      <w:r>
        <w:separator/>
      </w:r>
    </w:p>
  </w:footnote>
  <w:footnote w:type="continuationSeparator" w:id="0">
    <w:p w:rsidR="00530BA8" w:rsidRDefault="00530B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3446EB5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C0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90C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384F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838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1595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1F2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605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0BA8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E629B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068F0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3FB6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3C02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0E8C"/>
    <w:rsid w:val="00CC1E26"/>
    <w:rsid w:val="00CC3003"/>
    <w:rsid w:val="00CC32E9"/>
    <w:rsid w:val="00CC3CA4"/>
    <w:rsid w:val="00CC4C73"/>
    <w:rsid w:val="00CC5635"/>
    <w:rsid w:val="00CD3354"/>
    <w:rsid w:val="00CD48A1"/>
    <w:rsid w:val="00CD693A"/>
    <w:rsid w:val="00CD7961"/>
    <w:rsid w:val="00CD7C0C"/>
    <w:rsid w:val="00CD7E32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6BD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0DB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8E0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45C3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7BE51-E6CF-4A63-B4DF-D5D39E09D2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38305FD6-6BD3-43C8-981F-3DE25BDE6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6765A0-4BA9-41BD-B064-C9F05194B0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3CAA11-8383-4AAF-9B9A-5A5C730D3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new11.dot</Template>
  <TotalTime>22</TotalTime>
  <Pages>3</Pages>
  <Words>788</Words>
  <Characters>6057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Столяров Николай Владимирович</cp:lastModifiedBy>
  <cp:revision>10</cp:revision>
  <cp:lastPrinted>2010-09-30T14:29:00Z</cp:lastPrinted>
  <dcterms:created xsi:type="dcterms:W3CDTF">2015-05-19T12:33:00Z</dcterms:created>
  <dcterms:modified xsi:type="dcterms:W3CDTF">2016-03-09T08:36:00Z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